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933A17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933A17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E06CAA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lastRenderedPageBreak/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8E17DB" w:rsidRDefault="00933A17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83E4" w14:textId="72C1D964" w:rsidR="000478A7" w:rsidRPr="00305629" w:rsidRDefault="000478A7" w:rsidP="000478A7">
    <w:pPr>
      <w:pStyle w:val="Glava"/>
      <w:rPr>
        <w:rFonts w:asciiTheme="minorHAnsi" w:eastAsia="Calibri" w:hAnsiTheme="minorHAnsi" w:cstheme="minorHAnsi"/>
        <w:i/>
        <w:iCs/>
        <w:sz w:val="24"/>
        <w:szCs w:val="24"/>
      </w:rPr>
    </w:pPr>
    <w:bookmarkStart w:id="5" w:name="_Hlk191540893"/>
    <w:r w:rsidRPr="00336311">
      <w:rPr>
        <w:rFonts w:asciiTheme="minorHAnsi" w:eastAsia="Calibri" w:hAnsiTheme="minorHAnsi" w:cstheme="minorHAnsi"/>
        <w:i/>
        <w:iCs/>
        <w:sz w:val="24"/>
        <w:szCs w:val="24"/>
      </w:rPr>
      <w:t>460-1/2025-</w:t>
    </w:r>
    <w:bookmarkEnd w:id="5"/>
    <w:r w:rsidRPr="00336311">
      <w:rPr>
        <w:rFonts w:asciiTheme="minorHAnsi" w:eastAsia="Calibri" w:hAnsiTheme="minorHAnsi" w:cstheme="minorHAnsi"/>
        <w:i/>
        <w:iCs/>
        <w:sz w:val="24"/>
        <w:szCs w:val="24"/>
      </w:rPr>
      <w:t>13/4</w:t>
    </w:r>
    <w:r w:rsidRPr="00305629">
      <w:rPr>
        <w:rFonts w:eastAsia="Calibri" w:cstheme="minorHAnsi"/>
        <w:i/>
        <w:iCs/>
        <w:sz w:val="24"/>
        <w:szCs w:val="24"/>
      </w:rPr>
      <w:t xml:space="preserve"> </w:t>
    </w:r>
    <w:r w:rsidRPr="00305629">
      <w:rPr>
        <w:rFonts w:asciiTheme="minorHAnsi" w:eastAsia="Calibri" w:hAnsiTheme="minorHAnsi" w:cstheme="minorHAnsi"/>
        <w:i/>
        <w:iCs/>
        <w:sz w:val="24"/>
        <w:szCs w:val="24"/>
      </w:rPr>
      <w:t xml:space="preserve">– </w:t>
    </w:r>
    <w:r w:rsidR="00933A17">
      <w:rPr>
        <w:rFonts w:asciiTheme="minorHAnsi" w:eastAsia="Calibri" w:hAnsiTheme="minorHAnsi" w:cstheme="minorHAnsi"/>
        <w:i/>
        <w:iCs/>
        <w:sz w:val="24"/>
        <w:szCs w:val="24"/>
      </w:rPr>
      <w:t>Nakup</w:t>
    </w:r>
    <w:r w:rsidRPr="00305629">
      <w:rPr>
        <w:rFonts w:asciiTheme="minorHAnsi" w:eastAsia="Calibri" w:hAnsiTheme="minorHAnsi" w:cstheme="minorHAnsi"/>
        <w:i/>
        <w:iCs/>
        <w:sz w:val="24"/>
        <w:szCs w:val="24"/>
      </w:rPr>
      <w:t xml:space="preserve"> CAD/CAM sistema s 3D </w:t>
    </w:r>
    <w:r w:rsidR="008545FA">
      <w:rPr>
        <w:rFonts w:asciiTheme="minorHAnsi" w:eastAsia="Calibri" w:hAnsiTheme="minorHAnsi" w:cstheme="minorHAnsi"/>
        <w:i/>
        <w:iCs/>
        <w:sz w:val="24"/>
        <w:szCs w:val="24"/>
      </w:rPr>
      <w:t>skenerj</w:t>
    </w:r>
    <w:r w:rsidR="00933A17">
      <w:rPr>
        <w:rFonts w:asciiTheme="minorHAnsi" w:eastAsia="Calibri" w:hAnsiTheme="minorHAnsi" w:cstheme="minorHAnsi"/>
        <w:i/>
        <w:iCs/>
        <w:sz w:val="24"/>
        <w:szCs w:val="24"/>
      </w:rPr>
      <w:t>i</w:t>
    </w:r>
    <w:r w:rsidRPr="00305629">
      <w:rPr>
        <w:rFonts w:asciiTheme="minorHAnsi" w:eastAsia="Calibri" w:hAnsiTheme="minorHAnsi" w:cstheme="minorHAnsi"/>
        <w:i/>
        <w:iCs/>
        <w:sz w:val="24"/>
        <w:szCs w:val="24"/>
      </w:rPr>
      <w:t xml:space="preserve"> in robotsko roko z vzdrževanjem</w:t>
    </w:r>
  </w:p>
  <w:p w14:paraId="1E267EB9" w14:textId="0485BA36" w:rsidR="009F44A6" w:rsidRPr="00E06CAA" w:rsidRDefault="009F44A6" w:rsidP="00E06C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0CC0"/>
    <w:rsid w:val="00031F74"/>
    <w:rsid w:val="0003275E"/>
    <w:rsid w:val="00040B28"/>
    <w:rsid w:val="00046A70"/>
    <w:rsid w:val="000478A7"/>
    <w:rsid w:val="0005352A"/>
    <w:rsid w:val="0005661A"/>
    <w:rsid w:val="00057A24"/>
    <w:rsid w:val="00062AE8"/>
    <w:rsid w:val="00071E62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B6EF7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94D1F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2FB6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4628F"/>
    <w:rsid w:val="008545FA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2177A"/>
    <w:rsid w:val="00933A1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8561D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B74E7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06CAA"/>
    <w:rsid w:val="00E26339"/>
    <w:rsid w:val="00E35B17"/>
    <w:rsid w:val="00E3639B"/>
    <w:rsid w:val="00E40290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22DD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E06CAA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071E62"/>
    <w:rsid w:val="00271A5F"/>
    <w:rsid w:val="003B1397"/>
    <w:rsid w:val="003B6EF7"/>
    <w:rsid w:val="00802202"/>
    <w:rsid w:val="009555EA"/>
    <w:rsid w:val="00A32971"/>
    <w:rsid w:val="00B8561D"/>
    <w:rsid w:val="00CB74E7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</TotalTime>
  <Pages>3</Pages>
  <Words>384</Words>
  <Characters>3105</Characters>
  <Application>Microsoft Office Word</Application>
  <DocSecurity>0</DocSecurity>
  <Lines>258</Lines>
  <Paragraphs>193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3</cp:revision>
  <cp:lastPrinted>2012-02-09T13:14:00Z</cp:lastPrinted>
  <dcterms:created xsi:type="dcterms:W3CDTF">2025-08-04T07:09:00Z</dcterms:created>
  <dcterms:modified xsi:type="dcterms:W3CDTF">2025-08-14T05:45:00Z</dcterms:modified>
</cp:coreProperties>
</file>